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63646" w14:textId="77777777" w:rsidR="00606206" w:rsidRDefault="00606206" w:rsidP="006062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BRAUNCHE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31D051F" w14:textId="77777777" w:rsidR="00606206" w:rsidRDefault="00606206" w:rsidP="006062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Southwark, Surrey. Brewer.</w:t>
      </w:r>
    </w:p>
    <w:p w14:paraId="0B5A1E6D" w14:textId="77777777" w:rsidR="00606206" w:rsidRDefault="00606206" w:rsidP="00606206">
      <w:pPr>
        <w:rPr>
          <w:rFonts w:ascii="Times New Roman" w:hAnsi="Times New Roman" w:cs="Times New Roman"/>
        </w:rPr>
      </w:pPr>
    </w:p>
    <w:p w14:paraId="1B4DFCDD" w14:textId="77777777" w:rsidR="00606206" w:rsidRDefault="00606206" w:rsidP="00606206">
      <w:pPr>
        <w:rPr>
          <w:rFonts w:ascii="Times New Roman" w:hAnsi="Times New Roman" w:cs="Times New Roman"/>
        </w:rPr>
      </w:pPr>
    </w:p>
    <w:p w14:paraId="19EA7CC6" w14:textId="77777777" w:rsidR="00606206" w:rsidRDefault="00606206" w:rsidP="006062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Tyngelde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53C181FF" w14:textId="77777777" w:rsidR="00606206" w:rsidRDefault="00606206" w:rsidP="006062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1A4EF76" w14:textId="77777777" w:rsidR="00606206" w:rsidRDefault="00606206" w:rsidP="00606206">
      <w:pPr>
        <w:rPr>
          <w:rFonts w:ascii="Times New Roman" w:hAnsi="Times New Roman" w:cs="Times New Roman"/>
        </w:rPr>
      </w:pPr>
    </w:p>
    <w:p w14:paraId="6F835F86" w14:textId="77777777" w:rsidR="00606206" w:rsidRDefault="00606206" w:rsidP="00606206">
      <w:pPr>
        <w:rPr>
          <w:rFonts w:ascii="Times New Roman" w:hAnsi="Times New Roman" w:cs="Times New Roman"/>
        </w:rPr>
      </w:pPr>
    </w:p>
    <w:p w14:paraId="1DF499D5" w14:textId="77777777" w:rsidR="00606206" w:rsidRDefault="00606206" w:rsidP="006062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March 2019</w:t>
      </w:r>
    </w:p>
    <w:p w14:paraId="520F9E57" w14:textId="77777777" w:rsidR="006B2F86" w:rsidRPr="00E71FC3" w:rsidRDefault="006062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CDA78" w14:textId="77777777" w:rsidR="00606206" w:rsidRDefault="00606206" w:rsidP="00E71FC3">
      <w:r>
        <w:separator/>
      </w:r>
    </w:p>
  </w:endnote>
  <w:endnote w:type="continuationSeparator" w:id="0">
    <w:p w14:paraId="42ECF5E4" w14:textId="77777777" w:rsidR="00606206" w:rsidRDefault="0060620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BDD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A59A1" w14:textId="77777777" w:rsidR="00606206" w:rsidRDefault="00606206" w:rsidP="00E71FC3">
      <w:r>
        <w:separator/>
      </w:r>
    </w:p>
  </w:footnote>
  <w:footnote w:type="continuationSeparator" w:id="0">
    <w:p w14:paraId="3948B9C4" w14:textId="77777777" w:rsidR="00606206" w:rsidRDefault="0060620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206"/>
    <w:rsid w:val="001A7C09"/>
    <w:rsid w:val="00577BD5"/>
    <w:rsid w:val="0060620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C054B"/>
  <w15:chartTrackingRefBased/>
  <w15:docId w15:val="{9F65D01B-E239-401B-B71D-EF9FC083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620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062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2019-03-08T20:44:00Z</dcterms:created>
  <dcterms:modified xsi:type="dcterms:W3CDTF">2019-03-08T20:49:00Z</dcterms:modified>
</cp:coreProperties>
</file>